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79D3A90B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402DEA21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</w:t>
                            </w:r>
                            <w:r w:rsidR="00B64990">
                              <w:rPr>
                                <w:rFonts w:cs="Arial"/>
                                <w:sz w:val="14"/>
                                <w:szCs w:val="16"/>
                              </w:rPr>
                              <w:t>08</w:t>
                            </w: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 xml:space="preserve"> /</w:t>
                            </w:r>
                            <w:r w:rsidR="00B64990">
                              <w:rPr>
                                <w:rFonts w:cs="Arial"/>
                                <w:sz w:val="14"/>
                                <w:szCs w:val="16"/>
                              </w:rPr>
                              <w:t>01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" strokecolor="white" strokeweight="0">
                <v:textbox>
                  <w:txbxContent>
                    <w:p w14:paraId="16FE5ADA" w14:textId="402DEA21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</w:t>
                      </w:r>
                      <w:r w:rsidR="00B64990">
                        <w:rPr>
                          <w:rFonts w:cs="Arial"/>
                          <w:sz w:val="14"/>
                          <w:szCs w:val="16"/>
                        </w:rPr>
                        <w:t>08</w:t>
                      </w:r>
                      <w:r>
                        <w:rPr>
                          <w:rFonts w:cs="Arial"/>
                          <w:sz w:val="14"/>
                          <w:szCs w:val="16"/>
                        </w:rPr>
                        <w:t xml:space="preserve"> /</w:t>
                      </w:r>
                      <w:r w:rsidR="00B64990">
                        <w:rPr>
                          <w:rFonts w:cs="Arial"/>
                          <w:sz w:val="14"/>
                          <w:szCs w:val="16"/>
                        </w:rPr>
                        <w:t>01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E5C17">
        <w:rPr>
          <w:sz w:val="14"/>
          <w:szCs w:val="14"/>
        </w:rPr>
        <w:t xml:space="preserve">Załącznik nr 7 </w: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rFonts w:cs="Arial"/>
          <w:sz w:val="14"/>
          <w:szCs w:val="14"/>
        </w:rPr>
        <w:t xml:space="preserve"> </w:t>
      </w:r>
    </w:p>
    <w:p w14:paraId="1C118D3F" w14:textId="4100CEC2" w:rsidR="00601C5F" w:rsidRPr="00601C5F" w:rsidRDefault="00EE5C17" w:rsidP="00EE5C17">
      <w:pPr>
        <w:tabs>
          <w:tab w:val="center" w:pos="4536"/>
          <w:tab w:val="right" w:pos="9072"/>
        </w:tabs>
        <w:ind w:left="1843" w:right="2409"/>
        <w:jc w:val="center"/>
        <w:rPr>
          <w:rFonts w:cs="Arial"/>
          <w:sz w:val="14"/>
          <w:szCs w:val="14"/>
        </w:rPr>
      </w:pPr>
      <w:r>
        <w:rPr>
          <w:rFonts w:cs="Arial"/>
          <w:sz w:val="14"/>
          <w:szCs w:val="16"/>
        </w:rPr>
        <w:t xml:space="preserve">                                          </w:t>
      </w:r>
      <w:r w:rsidR="00601C5F">
        <w:rPr>
          <w:rFonts w:cs="Arial"/>
          <w:sz w:val="14"/>
          <w:szCs w:val="16"/>
        </w:rPr>
        <w:t>Danych Osobowych</w:t>
      </w:r>
      <w:r>
        <w:rPr>
          <w:rFonts w:cs="Arial"/>
          <w:sz w:val="14"/>
          <w:szCs w:val="16"/>
        </w:rPr>
        <w:t xml:space="preserve"> </w:t>
      </w:r>
      <w:r w:rsidR="00601C5F" w:rsidRPr="00601C5F">
        <w:rPr>
          <w:rFonts w:cs="Arial"/>
          <w:sz w:val="14"/>
          <w:szCs w:val="16"/>
        </w:rPr>
        <w:t>w PGE Dystrybucja S.A.</w:t>
      </w:r>
      <w:r>
        <w:rPr>
          <w:rFonts w:cs="Arial"/>
          <w:sz w:val="14"/>
          <w:szCs w:val="16"/>
        </w:rPr>
        <w:br/>
        <w:t xml:space="preserve">            Załącznik nr 5b do umowy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529664DD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proofErr w:type="spellStart"/>
      <w:r w:rsidR="009007D7">
        <w:rPr>
          <w:rFonts w:cs="Arial"/>
          <w:szCs w:val="18"/>
        </w:rPr>
        <w:t>sparwujacych</w:t>
      </w:r>
      <w:proofErr w:type="spellEnd"/>
      <w:r w:rsidR="009007D7">
        <w:rPr>
          <w:rFonts w:cs="Arial"/>
          <w:szCs w:val="18"/>
        </w:rPr>
        <w:t xml:space="preserve"> nadzór nad </w:t>
      </w:r>
      <w:proofErr w:type="spellStart"/>
      <w:r w:rsidR="009007D7">
        <w:rPr>
          <w:rFonts w:cs="Arial"/>
          <w:szCs w:val="18"/>
        </w:rPr>
        <w:t>realzizcja</w:t>
      </w:r>
      <w:proofErr w:type="spellEnd"/>
      <w:r w:rsidR="009007D7">
        <w:rPr>
          <w:rFonts w:cs="Arial"/>
          <w:szCs w:val="18"/>
        </w:rPr>
        <w:t xml:space="preserve"> umowy </w:t>
      </w:r>
      <w:proofErr w:type="spellStart"/>
      <w:r w:rsidR="009007D7">
        <w:rPr>
          <w:rFonts w:cs="Arial"/>
          <w:szCs w:val="18"/>
        </w:rPr>
        <w:t>podsatwowej</w:t>
      </w:r>
      <w:proofErr w:type="spellEnd"/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30188CED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proofErr w:type="spellStart"/>
      <w:r w:rsidRPr="00204210">
        <w:rPr>
          <w:rFonts w:eastAsia="Calibri" w:cs="Arial"/>
          <w:bCs/>
          <w:szCs w:val="18"/>
        </w:rPr>
        <w:t>powinnien</w:t>
      </w:r>
      <w:proofErr w:type="spellEnd"/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CDA4" w14:textId="77777777" w:rsidR="0021625A" w:rsidRDefault="0021625A" w:rsidP="00BD627E">
      <w:r>
        <w:separator/>
      </w:r>
    </w:p>
    <w:p w14:paraId="2D40F854" w14:textId="77777777" w:rsidR="0021625A" w:rsidRDefault="0021625A"/>
  </w:endnote>
  <w:endnote w:type="continuationSeparator" w:id="0">
    <w:p w14:paraId="3C7851C1" w14:textId="77777777" w:rsidR="0021625A" w:rsidRDefault="0021625A" w:rsidP="00BD627E">
      <w:r>
        <w:continuationSeparator/>
      </w:r>
    </w:p>
    <w:p w14:paraId="6EE53426" w14:textId="77777777" w:rsidR="0021625A" w:rsidRDefault="0021625A"/>
  </w:endnote>
  <w:endnote w:type="continuationNotice" w:id="1">
    <w:p w14:paraId="4ADA50DA" w14:textId="77777777" w:rsidR="0021625A" w:rsidRDefault="0021625A"/>
    <w:p w14:paraId="345C9D5A" w14:textId="77777777" w:rsidR="0021625A" w:rsidRDefault="002162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F31F1F8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43A5272B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087F" w14:textId="77777777" w:rsidR="0021625A" w:rsidRDefault="0021625A" w:rsidP="00BD627E">
      <w:r>
        <w:separator/>
      </w:r>
    </w:p>
    <w:p w14:paraId="6E75CF98" w14:textId="77777777" w:rsidR="0021625A" w:rsidRDefault="0021625A"/>
  </w:footnote>
  <w:footnote w:type="continuationSeparator" w:id="0">
    <w:p w14:paraId="6894BA09" w14:textId="77777777" w:rsidR="0021625A" w:rsidRDefault="0021625A" w:rsidP="00BD627E">
      <w:r>
        <w:continuationSeparator/>
      </w:r>
    </w:p>
    <w:p w14:paraId="2CB1DC90" w14:textId="77777777" w:rsidR="0021625A" w:rsidRDefault="0021625A"/>
  </w:footnote>
  <w:footnote w:type="continuationNotice" w:id="1">
    <w:p w14:paraId="1BE973A3" w14:textId="77777777" w:rsidR="0021625A" w:rsidRDefault="0021625A"/>
    <w:p w14:paraId="6606049C" w14:textId="77777777" w:rsidR="0021625A" w:rsidRDefault="002162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92008893">
    <w:abstractNumId w:val="12"/>
  </w:num>
  <w:num w:numId="2" w16cid:durableId="116024129">
    <w:abstractNumId w:val="11"/>
  </w:num>
  <w:num w:numId="3" w16cid:durableId="2021541902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51519165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55165365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14458655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88769250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913471033">
    <w:abstractNumId w:val="8"/>
  </w:num>
  <w:num w:numId="9" w16cid:durableId="588009186">
    <w:abstractNumId w:val="18"/>
  </w:num>
  <w:num w:numId="10" w16cid:durableId="12462374">
    <w:abstractNumId w:val="14"/>
  </w:num>
  <w:num w:numId="11" w16cid:durableId="790395436">
    <w:abstractNumId w:val="2"/>
  </w:num>
  <w:num w:numId="12" w16cid:durableId="465247680">
    <w:abstractNumId w:val="5"/>
  </w:num>
  <w:num w:numId="13" w16cid:durableId="1746222361">
    <w:abstractNumId w:val="7"/>
  </w:num>
  <w:num w:numId="14" w16cid:durableId="190727486">
    <w:abstractNumId w:val="16"/>
  </w:num>
  <w:num w:numId="15" w16cid:durableId="84159497">
    <w:abstractNumId w:val="20"/>
  </w:num>
  <w:num w:numId="16" w16cid:durableId="449592135">
    <w:abstractNumId w:val="10"/>
  </w:num>
  <w:num w:numId="17" w16cid:durableId="977488591">
    <w:abstractNumId w:val="13"/>
  </w:num>
  <w:num w:numId="18" w16cid:durableId="1874994531">
    <w:abstractNumId w:val="1"/>
  </w:num>
  <w:num w:numId="19" w16cid:durableId="1452163951">
    <w:abstractNumId w:val="22"/>
  </w:num>
  <w:num w:numId="20" w16cid:durableId="1835610475">
    <w:abstractNumId w:val="21"/>
  </w:num>
  <w:num w:numId="21" w16cid:durableId="1618366406">
    <w:abstractNumId w:val="6"/>
  </w:num>
  <w:num w:numId="22" w16cid:durableId="526796706">
    <w:abstractNumId w:val="17"/>
  </w:num>
  <w:num w:numId="23" w16cid:durableId="991451311">
    <w:abstractNumId w:val="0"/>
  </w:num>
  <w:num w:numId="24" w16cid:durableId="1173495112">
    <w:abstractNumId w:val="15"/>
  </w:num>
  <w:num w:numId="25" w16cid:durableId="277572183">
    <w:abstractNumId w:val="9"/>
  </w:num>
  <w:num w:numId="26" w16cid:durableId="1292781549">
    <w:abstractNumId w:val="23"/>
  </w:num>
  <w:num w:numId="27" w16cid:durableId="1661225660">
    <w:abstractNumId w:val="19"/>
  </w:num>
  <w:num w:numId="28" w16cid:durableId="1968243542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386D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1625A"/>
    <w:rsid w:val="002325C0"/>
    <w:rsid w:val="00233139"/>
    <w:rsid w:val="002336B0"/>
    <w:rsid w:val="0023414F"/>
    <w:rsid w:val="002374C0"/>
    <w:rsid w:val="00243D7F"/>
    <w:rsid w:val="00245068"/>
    <w:rsid w:val="00246ABE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77265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4011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4990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C17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datkowe_x0020_informacje xmlns="efb9c7a9-fb7a-49d0-ad5d-64d3cce8bf9e">DYST/CENT/IOD/3.8.2.1</Dodatkowe_x0020_informacje>
    <DataWycofania xmlns="fa87e474-2c2a-4570-a952-e5d0e470b777" xsi:nil="true"/>
    <Rodzaj xmlns="fa87e474-2c2a-4570-a952-e5d0e470b777">Procedura</Rodzaj>
    <ObszarCompliance xmlns="fa87e474-2c2a-4570-a952-e5d0e470b777">Zasady uczciwego biznesu GK PGE, w tym stosowanie postanowień Kodeksu etyki GK PGE</ObszarCompliance>
    <Typ_DSZ xmlns="efb9c7a9-fb7a-49d0-ad5d-64d3cce8bf9e">Obowiązujące DSZ</Typ_DSZ>
    <Sygnatura xmlns="efb9c7a9-fb7a-49d0-ad5d-64d3cce8bf9e">3.8.2.1</Sygnatura>
    <Symbol_x0020_KO xmlns="efb9c7a9-fb7a-49d0-ad5d-64d3cce8bf9e">IOD</Symbol_x0020_KO>
    <Uwagi xmlns="efb9c7a9-fb7a-49d0-ad5d-64d3cce8bf9e" xsi:nil="true"/>
    <DataDokumentu xmlns="e98d7501-42e4-4a2d-b641-b529e1ab1d6e">2025-07-31T22:00:00+00:00</DataDokumentu>
    <Kod xmlns="efb9c7a9-fb7a-49d0-ad5d-64d3cce8bf9e">PROC 30076/C</Kod>
    <Wsprawie xmlns="efb9c7a9-fb7a-49d0-ad5d-64d3cce8bf9e">&lt;div class="ExternalClassECC3634FF0724C1E9C0BF37AE20AC0D1"&gt;&lt;p&gt;​wypis 02-33-25&lt;/p&gt;&lt;/div&gt;</Wsprawie>
    <Dokumenty_x0020_powiązane xmlns="efb9c7a9-fb7a-49d0-ad5d-64d3cce8bf9e" xsi:nil="true"/>
    <Jednostka_x0020_Organizacyjna xmlns="efb9c7a9-fb7a-49d0-ad5d-64d3cce8bf9e">7</Jednostka_x0020_Organizacyj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_DSZ" ma:contentTypeID="0x01010085144689BBF74D41907F3E68B5BA8C9200AC096329EC554F4E941428A22F65981A" ma:contentTypeVersion="34" ma:contentTypeDescription="" ma:contentTypeScope="" ma:versionID="4b0a982966f17487c87deb41dc581c94">
  <xsd:schema xmlns:xsd="http://www.w3.org/2001/XMLSchema" xmlns:xs="http://www.w3.org/2001/XMLSchema" xmlns:p="http://schemas.microsoft.com/office/2006/metadata/properties" xmlns:ns1="efb9c7a9-fb7a-49d0-ad5d-64d3cce8bf9e" xmlns:ns3="e98d7501-42e4-4a2d-b641-b529e1ab1d6e" xmlns:ns4="fa87e474-2c2a-4570-a952-e5d0e470b777" targetNamespace="http://schemas.microsoft.com/office/2006/metadata/properties" ma:root="true" ma:fieldsID="64cfae03f359484da4ea6ebee37e0a6c" ns1:_="" ns3:_="" ns4:_="">
    <xsd:import namespace="efb9c7a9-fb7a-49d0-ad5d-64d3cce8bf9e"/>
    <xsd:import namespace="e98d7501-42e4-4a2d-b641-b529e1ab1d6e"/>
    <xsd:import namespace="fa87e474-2c2a-4570-a952-e5d0e470b777"/>
    <xsd:element name="properties">
      <xsd:complexType>
        <xsd:sequence>
          <xsd:element name="documentManagement">
            <xsd:complexType>
              <xsd:all>
                <xsd:element ref="ns1:Kod" minOccurs="0"/>
                <xsd:element ref="ns1:Typ_DSZ"/>
                <xsd:element ref="ns1:Wsprawie" minOccurs="0"/>
                <xsd:element ref="ns1:Symbol_x0020_KO" minOccurs="0"/>
                <xsd:element ref="ns1:Jednostka_x0020_Organizacyjna"/>
                <xsd:element ref="ns3:DataDokumentu"/>
                <xsd:element ref="ns4:ObszarCompliance" minOccurs="0"/>
                <xsd:element ref="ns1:Sygnatura"/>
                <xsd:element ref="ns1:Dodatkowe_x0020_informacje" minOccurs="0"/>
                <xsd:element ref="ns1:Dokumenty_x0020_powiązane" minOccurs="0"/>
                <xsd:element ref="ns1:Uwagi" minOccurs="0"/>
                <xsd:element ref="ns1:Jednostka_x0020_Organizacyjna_x003a_Nazwa" minOccurs="0"/>
                <xsd:element ref="ns4:Rodzaj" minOccurs="0"/>
                <xsd:element ref="ns4:DataWycofan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9c7a9-fb7a-49d0-ad5d-64d3cce8bf9e" elementFormDefault="qualified">
    <xsd:import namespace="http://schemas.microsoft.com/office/2006/documentManagement/types"/>
    <xsd:import namespace="http://schemas.microsoft.com/office/infopath/2007/PartnerControls"/>
    <xsd:element name="Kod" ma:index="0" nillable="true" ma:displayName="Kod" ma:hidden="true" ma:internalName="Kod" ma:readOnly="false">
      <xsd:simpleType>
        <xsd:restriction base="dms:Text">
          <xsd:maxLength value="255"/>
        </xsd:restriction>
      </xsd:simpleType>
    </xsd:element>
    <xsd:element name="Typ_DSZ" ma:index="1" ma:displayName="Status" ma:format="Dropdown" ma:internalName="Typ_DSZ">
      <xsd:simpleType>
        <xsd:restriction base="dms:Choice">
          <xsd:enumeration value="Obowiązujące DSZ"/>
          <xsd:enumeration value="Archiwum"/>
        </xsd:restriction>
      </xsd:simpleType>
    </xsd:element>
    <xsd:element name="Wsprawie" ma:index="4" nillable="true" ma:displayName="W sprawie" ma:hidden="true" ma:internalName="W_x0020_sprawie" ma:readOnly="false">
      <xsd:simpleType>
        <xsd:restriction base="dms:Note"/>
      </xsd:simpleType>
    </xsd:element>
    <xsd:element name="Symbol_x0020_KO" ma:index="5" nillable="true" ma:displayName="Symbol KO" ma:hidden="true" ma:internalName="Symbol_x0020_KO" ma:readOnly="false">
      <xsd:simpleType>
        <xsd:restriction base="dms:Text">
          <xsd:maxLength value="255"/>
        </xsd:restriction>
      </xsd:simpleType>
    </xsd:element>
    <xsd:element name="Jednostka_x0020_Organizacyjna" ma:index="6" ma:displayName="Obowiązuje w JO" ma:list="{48a272cb-17b3-45e5-b7d8-dcaa6cb64902}" ma:internalName="Jednostka_x0020_Organizacyjna" ma:showField="Title" ma:web="efb9c7a9-fb7a-49d0-ad5d-64d3cce8bf9e">
      <xsd:simpleType>
        <xsd:restriction base="dms:Lookup"/>
      </xsd:simpleType>
    </xsd:element>
    <xsd:element name="Sygnatura" ma:index="9" ma:displayName="Proces" ma:internalName="Sygnatura">
      <xsd:simpleType>
        <xsd:restriction base="dms:Text">
          <xsd:maxLength value="255"/>
        </xsd:restriction>
      </xsd:simpleType>
    </xsd:element>
    <xsd:element name="Dodatkowe_x0020_informacje" ma:index="10" nillable="true" ma:displayName="Dodatkowe informacje" ma:hidden="true" ma:internalName="Dodatkowe_x0020_informacje" ma:readOnly="false">
      <xsd:simpleType>
        <xsd:restriction base="dms:Text">
          <xsd:maxLength value="255"/>
        </xsd:restriction>
      </xsd:simpleType>
    </xsd:element>
    <xsd:element name="Dokumenty_x0020_powiązane" ma:index="11" nillable="true" ma:displayName="Dokumenty powiązane" ma:hidden="true" ma:internalName="Dokumenty_x0020_powi_x0105_zane" ma:readOnly="false">
      <xsd:simpleType>
        <xsd:restriction base="dms:Text">
          <xsd:maxLength value="255"/>
        </xsd:restriction>
      </xsd:simpleType>
    </xsd:element>
    <xsd:element name="Uwagi" ma:index="12" nillable="true" ma:displayName="Uwagi" ma:hidden="true" ma:internalName="Uwagi" ma:readOnly="false">
      <xsd:simpleType>
        <xsd:restriction base="dms:Text">
          <xsd:maxLength value="255"/>
        </xsd:restriction>
      </xsd:simpleType>
    </xsd:element>
    <xsd:element name="Jednostka_x0020_Organizacyjna_x003a_Nazwa" ma:index="16" nillable="true" ma:displayName="Jednostka Organizacyjna:Nazwa" ma:list="{48a272cb-17b3-45e5-b7d8-dcaa6cb64902}" ma:internalName="Jednostka_x0020_Organizacyjna_x003A_Nazwa" ma:readOnly="true" ma:showField="Title" ma:web="efb9c7a9-fb7a-49d0-ad5d-64d3cce8bf9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7501-42e4-4a2d-b641-b529e1ab1d6e" elementFormDefault="qualified">
    <xsd:import namespace="http://schemas.microsoft.com/office/2006/documentManagement/types"/>
    <xsd:import namespace="http://schemas.microsoft.com/office/infopath/2007/PartnerControls"/>
    <xsd:element name="DataDokumentu" ma:index="7" ma:displayName="Ważne od:" ma:format="DateOnly" ma:internalName="Data_x0020_dokumentu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e474-2c2a-4570-a952-e5d0e470b777" elementFormDefault="qualified">
    <xsd:import namespace="http://schemas.microsoft.com/office/2006/documentManagement/types"/>
    <xsd:import namespace="http://schemas.microsoft.com/office/infopath/2007/PartnerControls"/>
    <xsd:element name="ObszarCompliance" ma:index="8" nillable="true" ma:displayName="Obszar Compliance" ma:hidden="true" ma:internalName="ObszarCompliance" ma:readOnly="false">
      <xsd:simpleType>
        <xsd:restriction base="dms:Text">
          <xsd:maxLength value="255"/>
        </xsd:restriction>
      </xsd:simpleType>
    </xsd:element>
    <xsd:element name="Rodzaj" ma:index="20" nillable="true" ma:displayName="Rodzaj" ma:format="Dropdown" ma:internalName="Rodzaj">
      <xsd:simpleType>
        <xsd:restriction base="dms:Choice">
          <xsd:enumeration value="Polityka Regulamin"/>
          <xsd:enumeration value="Procedura Ogólna"/>
          <xsd:enumeration value="Procedura"/>
          <xsd:enumeration value="Instrukcja"/>
          <xsd:enumeration value="Dokumenty PGE"/>
          <xsd:enumeration value="Pozostałe"/>
        </xsd:restriction>
      </xsd:simpleType>
    </xsd:element>
    <xsd:element name="DataWycofania" ma:index="21" nillable="true" ma:displayName="Ważne do:" ma:format="DateOnly" ma:internalName="DataWycofan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2.xml><?xml version="1.0" encoding="utf-8"?>
<ds:datastoreItem xmlns:ds="http://schemas.openxmlformats.org/officeDocument/2006/customXml" ds:itemID="{FF0B5D7B-1114-4436-B019-AEF508159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b9c7a9-fb7a-49d0-ad5d-64d3cce8bf9e"/>
    <ds:schemaRef ds:uri="e98d7501-42e4-4a2d-b641-b529e1ab1d6e"/>
    <ds:schemaRef ds:uri="fa87e474-2c2a-4570-a952-e5d0e470b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3CD3A-0CA0-42BD-9253-1A1CF88D80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FBBA7C-ABD7-4294-9224-D3489B1C17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AE72C5-34A7-4BC0-A5E7-F02D2BEA3DC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7</TotalTime>
  <Pages>1</Pages>
  <Words>3764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26296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Marta [PGE S.A.]</dc:creator>
  <cp:lastModifiedBy>Rydzik Józef [PGE Dystr. O.Rzeszów]</cp:lastModifiedBy>
  <cp:revision>5</cp:revision>
  <cp:lastPrinted>2025-07-07T05:58:00Z</cp:lastPrinted>
  <dcterms:created xsi:type="dcterms:W3CDTF">2025-08-04T11:12:00Z</dcterms:created>
  <dcterms:modified xsi:type="dcterms:W3CDTF">2026-04-22T12:05:00Z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0x01010085144689BBF74D41907F3E68B5BA8C9200AC096329EC554F4E941428A22F65981A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2026-04-22T12:05:30Z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6c30528b-f105-49ef-9fb0-9eae66972981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